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C5" w:rsidRPr="00D86DE8" w:rsidRDefault="008352C5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8352C5" w:rsidRPr="00D86DE8" w:rsidRDefault="008352C5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8352C5" w:rsidRPr="00D86DE8" w:rsidRDefault="008352C5" w:rsidP="002A3C1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від _</w:t>
      </w:r>
      <w:r>
        <w:rPr>
          <w:rFonts w:ascii="Times New Roman" w:hAnsi="Times New Roman"/>
          <w:sz w:val="28"/>
          <w:szCs w:val="28"/>
          <w:u w:val="single"/>
          <w:lang w:val="uk-UA"/>
        </w:rPr>
        <w:t>04.12.2020</w:t>
      </w:r>
      <w:r w:rsidRPr="00D86DE8">
        <w:rPr>
          <w:rFonts w:ascii="Times New Roman" w:hAnsi="Times New Roman"/>
          <w:sz w:val="28"/>
          <w:szCs w:val="28"/>
          <w:lang w:val="uk-UA"/>
        </w:rPr>
        <w:t>_ № _</w:t>
      </w:r>
      <w:r>
        <w:rPr>
          <w:rFonts w:ascii="Times New Roman" w:hAnsi="Times New Roman"/>
          <w:sz w:val="28"/>
          <w:szCs w:val="28"/>
          <w:u w:val="single"/>
          <w:lang w:val="uk-UA"/>
        </w:rPr>
        <w:t>24-2/</w:t>
      </w:r>
      <w:r>
        <w:rPr>
          <w:rFonts w:ascii="Times New Roman" w:hAnsi="Times New Roman"/>
          <w:sz w:val="28"/>
          <w:szCs w:val="28"/>
          <w:u w:val="single"/>
          <w:lang w:val="en-US"/>
        </w:rPr>
        <w:t xml:space="preserve">VIII </w:t>
      </w:r>
      <w:r w:rsidRPr="00D86DE8">
        <w:rPr>
          <w:rFonts w:ascii="Times New Roman" w:hAnsi="Times New Roman"/>
          <w:sz w:val="28"/>
          <w:szCs w:val="28"/>
          <w:lang w:val="uk-UA"/>
        </w:rPr>
        <w:t>_</w:t>
      </w:r>
    </w:p>
    <w:p w:rsidR="008352C5" w:rsidRDefault="008352C5" w:rsidP="002A3C1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352C5" w:rsidRDefault="008352C5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8352C5" w:rsidRDefault="008352C5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Програми на 2018-2022 роки</w:t>
      </w:r>
    </w:p>
    <w:tbl>
      <w:tblPr>
        <w:tblpPr w:leftFromText="180" w:rightFromText="180" w:vertAnchor="text" w:horzAnchor="margin" w:tblpXSpec="right" w:tblpY="187"/>
        <w:tblW w:w="16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835"/>
        <w:gridCol w:w="2789"/>
        <w:gridCol w:w="1540"/>
        <w:gridCol w:w="992"/>
        <w:gridCol w:w="1098"/>
        <w:gridCol w:w="869"/>
        <w:gridCol w:w="851"/>
        <w:gridCol w:w="973"/>
        <w:gridCol w:w="1047"/>
        <w:gridCol w:w="850"/>
        <w:gridCol w:w="1995"/>
      </w:tblGrid>
      <w:tr w:rsidR="008352C5" w:rsidRPr="00D86DE8" w:rsidTr="00B20169">
        <w:trPr>
          <w:trHeight w:hRule="exact" w:val="625"/>
        </w:trPr>
        <w:tc>
          <w:tcPr>
            <w:tcW w:w="534" w:type="dxa"/>
            <w:vMerge w:val="restart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35" w:type="dxa"/>
            <w:vMerge w:val="restart"/>
          </w:tcPr>
          <w:p w:rsidR="008352C5" w:rsidRPr="00D86DE8" w:rsidRDefault="008352C5" w:rsidP="00FE669F">
            <w:pPr>
              <w:pStyle w:val="a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789" w:type="dxa"/>
            <w:vMerge w:val="restart"/>
          </w:tcPr>
          <w:p w:rsidR="008352C5" w:rsidRPr="00D86DE8" w:rsidRDefault="008352C5" w:rsidP="00A6234F">
            <w:pPr>
              <w:pStyle w:val="a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540" w:type="dxa"/>
            <w:vMerge w:val="restart"/>
          </w:tcPr>
          <w:p w:rsidR="008352C5" w:rsidRPr="00D86DE8" w:rsidRDefault="008352C5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8352C5" w:rsidRPr="00D86DE8" w:rsidRDefault="008352C5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5688" w:type="dxa"/>
            <w:gridSpan w:val="6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86DE8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995" w:type="dxa"/>
            <w:vMerge w:val="restart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8352C5" w:rsidRPr="00D86DE8" w:rsidTr="00B20169">
        <w:trPr>
          <w:trHeight w:hRule="exact" w:val="380"/>
        </w:trPr>
        <w:tc>
          <w:tcPr>
            <w:tcW w:w="534" w:type="dxa"/>
            <w:vMerge/>
          </w:tcPr>
          <w:p w:rsidR="008352C5" w:rsidRPr="00D86DE8" w:rsidRDefault="008352C5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8352C5" w:rsidRPr="00D86DE8" w:rsidRDefault="008352C5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  <w:vMerge/>
          </w:tcPr>
          <w:p w:rsidR="008352C5" w:rsidRPr="00D86DE8" w:rsidRDefault="008352C5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8352C5" w:rsidRPr="00D86DE8" w:rsidRDefault="008352C5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8352C5" w:rsidRPr="00D86DE8" w:rsidRDefault="008352C5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98" w:type="dxa"/>
            <w:vMerge w:val="restart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590" w:type="dxa"/>
            <w:gridSpan w:val="5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1995" w:type="dxa"/>
            <w:vMerge/>
          </w:tcPr>
          <w:p w:rsidR="008352C5" w:rsidRPr="00D86DE8" w:rsidRDefault="008352C5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8352C5" w:rsidRPr="00D86DE8" w:rsidTr="00B20169">
        <w:trPr>
          <w:trHeight w:hRule="exact" w:val="362"/>
        </w:trPr>
        <w:tc>
          <w:tcPr>
            <w:tcW w:w="534" w:type="dxa"/>
            <w:vMerge/>
          </w:tcPr>
          <w:p w:rsidR="008352C5" w:rsidRPr="00D86DE8" w:rsidRDefault="008352C5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8352C5" w:rsidRPr="00D86DE8" w:rsidRDefault="008352C5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  <w:vMerge/>
          </w:tcPr>
          <w:p w:rsidR="008352C5" w:rsidRPr="00D86DE8" w:rsidRDefault="008352C5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8352C5" w:rsidRPr="00D86DE8" w:rsidRDefault="008352C5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8352C5" w:rsidRPr="00D86DE8" w:rsidRDefault="008352C5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98" w:type="dxa"/>
            <w:vMerge/>
          </w:tcPr>
          <w:p w:rsidR="008352C5" w:rsidRPr="00D86DE8" w:rsidRDefault="008352C5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851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973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047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50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995" w:type="dxa"/>
            <w:vMerge/>
          </w:tcPr>
          <w:p w:rsidR="008352C5" w:rsidRPr="00D86DE8" w:rsidRDefault="008352C5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8352C5" w:rsidRPr="00D86DE8" w:rsidTr="00B20169">
        <w:trPr>
          <w:trHeight w:val="1134"/>
        </w:trPr>
        <w:tc>
          <w:tcPr>
            <w:tcW w:w="534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8352C5" w:rsidRPr="00D86DE8" w:rsidRDefault="008352C5" w:rsidP="00FE669F">
            <w:pPr>
              <w:pStyle w:val="a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789" w:type="dxa"/>
          </w:tcPr>
          <w:p w:rsidR="008352C5" w:rsidRPr="00D86DE8" w:rsidRDefault="008352C5" w:rsidP="00A6234F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8352C5" w:rsidRPr="00D86DE8" w:rsidRDefault="008352C5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8352C5" w:rsidRPr="00D86DE8" w:rsidRDefault="008352C5" w:rsidP="00A6234F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8352C5" w:rsidRPr="00D86DE8" w:rsidRDefault="008352C5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8352C5" w:rsidRPr="00D86DE8" w:rsidRDefault="008352C5" w:rsidP="00FE669F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098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750</w:t>
            </w:r>
          </w:p>
        </w:tc>
        <w:tc>
          <w:tcPr>
            <w:tcW w:w="869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700</w:t>
            </w:r>
          </w:p>
        </w:tc>
        <w:tc>
          <w:tcPr>
            <w:tcW w:w="850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995" w:type="dxa"/>
          </w:tcPr>
          <w:p w:rsidR="008352C5" w:rsidRPr="00D86DE8" w:rsidRDefault="008352C5" w:rsidP="00FE669F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міста.</w:t>
            </w:r>
          </w:p>
        </w:tc>
      </w:tr>
      <w:tr w:rsidR="008352C5" w:rsidRPr="00D86DE8" w:rsidTr="00B20169">
        <w:trPr>
          <w:trHeight w:val="1134"/>
        </w:trPr>
        <w:tc>
          <w:tcPr>
            <w:tcW w:w="534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8352C5" w:rsidRPr="00D86DE8" w:rsidRDefault="008352C5" w:rsidP="00FE669F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789" w:type="dxa"/>
          </w:tcPr>
          <w:p w:rsidR="008352C5" w:rsidRPr="00D86DE8" w:rsidRDefault="008352C5" w:rsidP="00A6234F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8352C5" w:rsidRPr="00D86DE8" w:rsidRDefault="008352C5" w:rsidP="00A6234F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8352C5" w:rsidRPr="00D86DE8" w:rsidRDefault="008352C5" w:rsidP="00A6234F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8352C5" w:rsidRPr="00D86DE8" w:rsidRDefault="008352C5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8352C5" w:rsidRPr="00D86DE8" w:rsidRDefault="008352C5" w:rsidP="00FE669F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098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69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352C5" w:rsidRPr="00D86DE8" w:rsidRDefault="008352C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995" w:type="dxa"/>
          </w:tcPr>
          <w:p w:rsidR="008352C5" w:rsidRPr="00D86DE8" w:rsidRDefault="008352C5" w:rsidP="00FE669F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8352C5" w:rsidRPr="00D86DE8" w:rsidTr="00B20169">
        <w:trPr>
          <w:trHeight w:val="1134"/>
        </w:trPr>
        <w:tc>
          <w:tcPr>
            <w:tcW w:w="534" w:type="dxa"/>
          </w:tcPr>
          <w:p w:rsidR="008352C5" w:rsidRPr="00D86DE8" w:rsidRDefault="008352C5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8352C5" w:rsidRPr="00D86DE8" w:rsidRDefault="008352C5" w:rsidP="00B20169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Науково-дослідне дослідження предмету охорони об'єкта культурної спадщини</w:t>
            </w:r>
            <w:r w:rsidRPr="00D86DE8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789" w:type="dxa"/>
          </w:tcPr>
          <w:p w:rsidR="008352C5" w:rsidRPr="00D86DE8" w:rsidRDefault="008352C5" w:rsidP="00B20169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8352C5" w:rsidRPr="00D86DE8" w:rsidRDefault="008352C5" w:rsidP="00B20169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8352C5" w:rsidRPr="00D86DE8" w:rsidRDefault="008352C5" w:rsidP="00B20169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8352C5" w:rsidRPr="00D86DE8" w:rsidRDefault="008352C5" w:rsidP="00B20169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8352C5" w:rsidRPr="00D86DE8" w:rsidRDefault="008352C5" w:rsidP="00B20169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098" w:type="dxa"/>
          </w:tcPr>
          <w:p w:rsidR="008352C5" w:rsidRPr="00D86DE8" w:rsidRDefault="008352C5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8352C5" w:rsidRPr="00D86DE8" w:rsidRDefault="008352C5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8352C5" w:rsidRPr="00D86DE8" w:rsidRDefault="008352C5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8352C5" w:rsidRPr="00D86DE8" w:rsidRDefault="008352C5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8352C5" w:rsidRPr="00D86DE8" w:rsidRDefault="008352C5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352C5" w:rsidRPr="00D86DE8" w:rsidRDefault="008352C5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995" w:type="dxa"/>
          </w:tcPr>
          <w:p w:rsidR="008352C5" w:rsidRPr="00D86DE8" w:rsidRDefault="008352C5" w:rsidP="00B20169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Науково-дослідне дослідження  об’єктів культурної спадщини</w:t>
            </w:r>
          </w:p>
        </w:tc>
      </w:tr>
      <w:tr w:rsidR="008352C5" w:rsidRPr="00D86DE8" w:rsidTr="00B20169">
        <w:trPr>
          <w:trHeight w:val="422"/>
        </w:trPr>
        <w:tc>
          <w:tcPr>
            <w:tcW w:w="534" w:type="dxa"/>
          </w:tcPr>
          <w:p w:rsidR="008352C5" w:rsidRPr="0058727D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58727D"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35" w:type="dxa"/>
          </w:tcPr>
          <w:p w:rsidR="008352C5" w:rsidRPr="0058727D" w:rsidRDefault="008352C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789" w:type="dxa"/>
          </w:tcPr>
          <w:p w:rsidR="008352C5" w:rsidRPr="0058727D" w:rsidRDefault="008352C5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8352C5" w:rsidRPr="0058727D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місцевий,</w:t>
            </w:r>
          </w:p>
          <w:p w:rsidR="008352C5" w:rsidRPr="0058727D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обласний,</w:t>
            </w:r>
          </w:p>
          <w:p w:rsidR="008352C5" w:rsidRPr="0058727D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8352C5" w:rsidRPr="0058727D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352C5" w:rsidRPr="0058727D" w:rsidRDefault="008352C5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098" w:type="dxa"/>
          </w:tcPr>
          <w:p w:rsidR="008352C5" w:rsidRPr="00B20169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8352C5" w:rsidRPr="0058727D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8352C5" w:rsidRPr="0058727D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8352C5" w:rsidRPr="0058727D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8352C5" w:rsidRPr="00FA3AD2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750</w:t>
            </w:r>
          </w:p>
        </w:tc>
        <w:tc>
          <w:tcPr>
            <w:tcW w:w="850" w:type="dxa"/>
          </w:tcPr>
          <w:p w:rsidR="008352C5" w:rsidRPr="0058727D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995" w:type="dxa"/>
          </w:tcPr>
          <w:p w:rsidR="008352C5" w:rsidRPr="0058727D" w:rsidRDefault="008352C5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8352C5" w:rsidRPr="00D86DE8" w:rsidTr="00B20169">
        <w:trPr>
          <w:trHeight w:val="1134"/>
        </w:trPr>
        <w:tc>
          <w:tcPr>
            <w:tcW w:w="534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:rsidR="008352C5" w:rsidRPr="00D86DE8" w:rsidRDefault="008352C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789" w:type="dxa"/>
          </w:tcPr>
          <w:p w:rsidR="008352C5" w:rsidRPr="00D86DE8" w:rsidRDefault="008352C5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8352C5" w:rsidRPr="00D86DE8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8352C5" w:rsidRPr="00D86DE8" w:rsidRDefault="008352C5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098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69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995" w:type="dxa"/>
          </w:tcPr>
          <w:p w:rsidR="008352C5" w:rsidRPr="00D86DE8" w:rsidRDefault="008352C5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Виявлення кращих ідей та проектних пропозицій</w:t>
            </w:r>
          </w:p>
        </w:tc>
      </w:tr>
      <w:tr w:rsidR="008352C5" w:rsidRPr="00D86DE8" w:rsidTr="00B20169">
        <w:trPr>
          <w:trHeight w:val="1134"/>
        </w:trPr>
        <w:tc>
          <w:tcPr>
            <w:tcW w:w="534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</w:tcPr>
          <w:p w:rsidR="008352C5" w:rsidRPr="00D86DE8" w:rsidRDefault="008352C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8352C5" w:rsidRPr="00D86DE8" w:rsidRDefault="008352C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8352C5" w:rsidRPr="00D86DE8" w:rsidRDefault="008352C5" w:rsidP="00750861">
            <w:pPr>
              <w:pStyle w:val="a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</w:tcPr>
          <w:p w:rsidR="008352C5" w:rsidRPr="00D86DE8" w:rsidRDefault="008352C5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540" w:type="dxa"/>
          </w:tcPr>
          <w:p w:rsidR="008352C5" w:rsidRPr="00D86DE8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8352C5" w:rsidRPr="00D86DE8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8352C5" w:rsidRPr="00D86DE8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8352C5" w:rsidRPr="00D86DE8" w:rsidRDefault="008352C5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098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D86DE8">
              <w:rPr>
                <w:sz w:val="24"/>
                <w:szCs w:val="24"/>
                <w:lang w:val="uk-UA"/>
              </w:rPr>
              <w:t>92,46</w:t>
            </w:r>
          </w:p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995" w:type="dxa"/>
          </w:tcPr>
          <w:p w:rsidR="008352C5" w:rsidRPr="00D86DE8" w:rsidRDefault="008352C5" w:rsidP="00750861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8352C5" w:rsidRPr="00D86DE8" w:rsidTr="00B20169">
        <w:trPr>
          <w:trHeight w:val="1134"/>
        </w:trPr>
        <w:tc>
          <w:tcPr>
            <w:tcW w:w="534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8352C5" w:rsidRPr="00D86DE8" w:rsidRDefault="008352C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Виготовлення топографогеодезичних зйомок  М 1:2000, М 1:500</w:t>
            </w:r>
          </w:p>
        </w:tc>
        <w:tc>
          <w:tcPr>
            <w:tcW w:w="2789" w:type="dxa"/>
          </w:tcPr>
          <w:p w:rsidR="008352C5" w:rsidRPr="00D86DE8" w:rsidRDefault="008352C5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 міської ради</w:t>
            </w:r>
          </w:p>
        </w:tc>
        <w:tc>
          <w:tcPr>
            <w:tcW w:w="1540" w:type="dxa"/>
          </w:tcPr>
          <w:p w:rsidR="008352C5" w:rsidRPr="00D86DE8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8352C5" w:rsidRPr="00D86DE8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8352C5" w:rsidRPr="00D86DE8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8352C5" w:rsidRPr="00D86DE8" w:rsidRDefault="008352C5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1098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69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995" w:type="dxa"/>
          </w:tcPr>
          <w:p w:rsidR="008352C5" w:rsidRPr="00D86DE8" w:rsidRDefault="008352C5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міста геоінформаційним ресурсом</w:t>
            </w:r>
          </w:p>
        </w:tc>
      </w:tr>
      <w:tr w:rsidR="008352C5" w:rsidRPr="00D86DE8" w:rsidTr="00B20169">
        <w:trPr>
          <w:trHeight w:val="2105"/>
        </w:trPr>
        <w:tc>
          <w:tcPr>
            <w:tcW w:w="534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8352C5" w:rsidRPr="00D86DE8" w:rsidRDefault="008352C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 </w:t>
            </w:r>
          </w:p>
          <w:p w:rsidR="008352C5" w:rsidRPr="00D86DE8" w:rsidRDefault="008352C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8352C5" w:rsidRPr="00D86DE8" w:rsidRDefault="008352C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789" w:type="dxa"/>
          </w:tcPr>
          <w:p w:rsidR="008352C5" w:rsidRPr="00D86DE8" w:rsidRDefault="008352C5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8352C5" w:rsidRPr="00D86DE8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8352C5" w:rsidRPr="00D86DE8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8352C5" w:rsidRPr="00D86DE8" w:rsidRDefault="008352C5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забороні законом</w:t>
            </w:r>
          </w:p>
        </w:tc>
        <w:tc>
          <w:tcPr>
            <w:tcW w:w="992" w:type="dxa"/>
          </w:tcPr>
          <w:p w:rsidR="008352C5" w:rsidRPr="00D86DE8" w:rsidRDefault="008352C5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1098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995" w:type="dxa"/>
          </w:tcPr>
          <w:p w:rsidR="008352C5" w:rsidRPr="00D86DE8" w:rsidRDefault="008352C5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міста геоінформаційним ресурсом</w:t>
            </w:r>
          </w:p>
        </w:tc>
      </w:tr>
      <w:tr w:rsidR="008352C5" w:rsidRPr="00D86DE8" w:rsidTr="00B20169">
        <w:trPr>
          <w:trHeight w:val="549"/>
        </w:trPr>
        <w:tc>
          <w:tcPr>
            <w:tcW w:w="534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8352C5" w:rsidRPr="00D86DE8" w:rsidRDefault="008352C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789" w:type="dxa"/>
          </w:tcPr>
          <w:p w:rsidR="008352C5" w:rsidRPr="00D86DE8" w:rsidRDefault="008352C5" w:rsidP="00750861">
            <w:pPr>
              <w:pStyle w:val="a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8352C5" w:rsidRPr="00D86DE8" w:rsidRDefault="008352C5" w:rsidP="00750861">
            <w:pPr>
              <w:pStyle w:val="a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352C5" w:rsidRPr="00D86DE8" w:rsidRDefault="008352C5" w:rsidP="00750861">
            <w:pPr>
              <w:pStyle w:val="a"/>
              <w:snapToGrid w:val="0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098" w:type="dxa"/>
          </w:tcPr>
          <w:p w:rsidR="008352C5" w:rsidRPr="00D86DE8" w:rsidRDefault="008352C5" w:rsidP="00750861">
            <w:pPr>
              <w:pStyle w:val="a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1732,21</w:t>
            </w:r>
          </w:p>
        </w:tc>
        <w:tc>
          <w:tcPr>
            <w:tcW w:w="869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973" w:type="dxa"/>
          </w:tcPr>
          <w:p w:rsidR="008352C5" w:rsidRPr="0058727D" w:rsidRDefault="008352C5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58727D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047" w:type="dxa"/>
          </w:tcPr>
          <w:p w:rsidR="008352C5" w:rsidRPr="0058727D" w:rsidRDefault="008352C5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1399,75</w:t>
            </w:r>
          </w:p>
        </w:tc>
        <w:tc>
          <w:tcPr>
            <w:tcW w:w="850" w:type="dxa"/>
          </w:tcPr>
          <w:p w:rsidR="008352C5" w:rsidRPr="00D86DE8" w:rsidRDefault="008352C5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1995" w:type="dxa"/>
          </w:tcPr>
          <w:p w:rsidR="008352C5" w:rsidRPr="00D86DE8" w:rsidRDefault="008352C5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8352C5" w:rsidRPr="00201350" w:rsidRDefault="008352C5" w:rsidP="00D64055">
      <w:pPr>
        <w:pStyle w:val="BodyText"/>
        <w:jc w:val="both"/>
        <w:rPr>
          <w:rFonts w:ascii="Times New Roman" w:hAnsi="Times New Roman"/>
          <w:sz w:val="24"/>
          <w:lang w:val="uk-UA"/>
        </w:rPr>
      </w:pPr>
    </w:p>
    <w:p w:rsidR="008352C5" w:rsidRDefault="008352C5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2C5" w:rsidRPr="00E3512B" w:rsidRDefault="008352C5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С.А.Остренко</w:t>
      </w:r>
    </w:p>
    <w:sectPr w:rsidR="008352C5" w:rsidRPr="00E3512B" w:rsidSect="00B20169">
      <w:pgSz w:w="16838" w:h="11906" w:orient="landscape"/>
      <w:pgMar w:top="360" w:right="338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2C5" w:rsidRDefault="008352C5" w:rsidP="00494050">
      <w:pPr>
        <w:spacing w:after="0" w:line="240" w:lineRule="auto"/>
      </w:pPr>
      <w:r>
        <w:separator/>
      </w:r>
    </w:p>
  </w:endnote>
  <w:endnote w:type="continuationSeparator" w:id="0">
    <w:p w:rsidR="008352C5" w:rsidRDefault="008352C5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2C5" w:rsidRDefault="008352C5" w:rsidP="00494050">
      <w:pPr>
        <w:spacing w:after="0" w:line="240" w:lineRule="auto"/>
      </w:pPr>
      <w:r>
        <w:separator/>
      </w:r>
    </w:p>
  </w:footnote>
  <w:footnote w:type="continuationSeparator" w:id="0">
    <w:p w:rsidR="008352C5" w:rsidRDefault="008352C5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60BD4"/>
    <w:rsid w:val="000A6339"/>
    <w:rsid w:val="000A695B"/>
    <w:rsid w:val="000B73FF"/>
    <w:rsid w:val="000E01C9"/>
    <w:rsid w:val="000E2AE3"/>
    <w:rsid w:val="000E5F58"/>
    <w:rsid w:val="000F7207"/>
    <w:rsid w:val="0010687A"/>
    <w:rsid w:val="00107586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4968"/>
    <w:rsid w:val="001A7E6E"/>
    <w:rsid w:val="001F1717"/>
    <w:rsid w:val="00201350"/>
    <w:rsid w:val="0020253A"/>
    <w:rsid w:val="0021253A"/>
    <w:rsid w:val="00224C32"/>
    <w:rsid w:val="0024680A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E5620"/>
    <w:rsid w:val="00452463"/>
    <w:rsid w:val="00481A17"/>
    <w:rsid w:val="00494050"/>
    <w:rsid w:val="004A1D48"/>
    <w:rsid w:val="004A4609"/>
    <w:rsid w:val="004B1F0C"/>
    <w:rsid w:val="004C0AAF"/>
    <w:rsid w:val="004D0375"/>
    <w:rsid w:val="005055AB"/>
    <w:rsid w:val="00546F68"/>
    <w:rsid w:val="005864EA"/>
    <w:rsid w:val="0058727D"/>
    <w:rsid w:val="005955C6"/>
    <w:rsid w:val="005E657E"/>
    <w:rsid w:val="005F1678"/>
    <w:rsid w:val="00604766"/>
    <w:rsid w:val="0061657F"/>
    <w:rsid w:val="006218B5"/>
    <w:rsid w:val="00635658"/>
    <w:rsid w:val="00640830"/>
    <w:rsid w:val="00671217"/>
    <w:rsid w:val="0068395E"/>
    <w:rsid w:val="006967AD"/>
    <w:rsid w:val="00716362"/>
    <w:rsid w:val="0074210F"/>
    <w:rsid w:val="00750861"/>
    <w:rsid w:val="00765DF7"/>
    <w:rsid w:val="007C162C"/>
    <w:rsid w:val="007D15D5"/>
    <w:rsid w:val="008035A0"/>
    <w:rsid w:val="008352C5"/>
    <w:rsid w:val="00850B3A"/>
    <w:rsid w:val="008E0609"/>
    <w:rsid w:val="008E3713"/>
    <w:rsid w:val="008E70CC"/>
    <w:rsid w:val="009038E9"/>
    <w:rsid w:val="0092668E"/>
    <w:rsid w:val="0095456A"/>
    <w:rsid w:val="00975F44"/>
    <w:rsid w:val="009B58FC"/>
    <w:rsid w:val="009B7B7C"/>
    <w:rsid w:val="009F783C"/>
    <w:rsid w:val="00A01EAD"/>
    <w:rsid w:val="00A57578"/>
    <w:rsid w:val="00A6234F"/>
    <w:rsid w:val="00A93F0F"/>
    <w:rsid w:val="00A963CD"/>
    <w:rsid w:val="00AA7A3F"/>
    <w:rsid w:val="00AF1E7A"/>
    <w:rsid w:val="00B20169"/>
    <w:rsid w:val="00B3388A"/>
    <w:rsid w:val="00B6183E"/>
    <w:rsid w:val="00B701D8"/>
    <w:rsid w:val="00B95A96"/>
    <w:rsid w:val="00B95C20"/>
    <w:rsid w:val="00BA4C3B"/>
    <w:rsid w:val="00BE04DA"/>
    <w:rsid w:val="00BE41F7"/>
    <w:rsid w:val="00BF0850"/>
    <w:rsid w:val="00C365F7"/>
    <w:rsid w:val="00CA015F"/>
    <w:rsid w:val="00CC53AE"/>
    <w:rsid w:val="00CD4B12"/>
    <w:rsid w:val="00CF1631"/>
    <w:rsid w:val="00CF4446"/>
    <w:rsid w:val="00D44186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3512B"/>
    <w:rsid w:val="00E60FB4"/>
    <w:rsid w:val="00E642B2"/>
    <w:rsid w:val="00E760DE"/>
    <w:rsid w:val="00E81133"/>
    <w:rsid w:val="00EA7326"/>
    <w:rsid w:val="00ED2067"/>
    <w:rsid w:val="00EE2E7D"/>
    <w:rsid w:val="00EF0114"/>
    <w:rsid w:val="00EF4095"/>
    <w:rsid w:val="00F14761"/>
    <w:rsid w:val="00F156B9"/>
    <w:rsid w:val="00F33E7E"/>
    <w:rsid w:val="00FA3AD2"/>
    <w:rsid w:val="00FD327C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customStyle="1" w:styleId="a">
    <w:name w:val="Содержимое таблицы"/>
    <w:basedOn w:val="Normal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NormalWeb">
    <w:name w:val="Normal (Web)"/>
    <w:basedOn w:val="Normal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TableGrid">
    <w:name w:val="Table Grid"/>
    <w:basedOn w:val="TableNormal"/>
    <w:uiPriority w:val="99"/>
    <w:rsid w:val="001075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551</TotalTime>
  <Pages>2</Pages>
  <Words>468</Words>
  <Characters>2671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arch6</cp:lastModifiedBy>
  <cp:revision>20</cp:revision>
  <cp:lastPrinted>2020-12-14T07:27:00Z</cp:lastPrinted>
  <dcterms:created xsi:type="dcterms:W3CDTF">2019-09-25T06:58:00Z</dcterms:created>
  <dcterms:modified xsi:type="dcterms:W3CDTF">2020-12-14T07:28:00Z</dcterms:modified>
</cp:coreProperties>
</file>